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A01F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A01F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A01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A01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A01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A01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A01F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A01F0" w:rsidRPr="000A01F0">
          <w:rPr>
            <w:b w:val="0"/>
          </w:rPr>
          <w:t xml:space="preserve"> 11091/033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A01F0" w:rsidP="00232C8F">
            <w:r>
              <w:t>Кладовщик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A01F0" w:rsidP="00232C8F">
            <w:r>
              <w:t>12759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A01F0" w:rsidRPr="000A01F0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A01F0" w:rsidRPr="000A01F0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A01F0" w:rsidRPr="000A01F0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A01F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A01F0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A01F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A01F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A01F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A01F0" w:rsidP="00C31869">
            <w:pPr>
              <w:jc w:val="center"/>
            </w:pPr>
            <w:r>
              <w:t>017-768-784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A01F0" w:rsidRPr="000A01F0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A01F0" w:rsidRPr="000A01F0">
          <w:rPr>
            <w:rStyle w:val="aa"/>
          </w:rPr>
          <w:t xml:space="preserve"> Пищевые продукты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A01F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A01F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A01F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A01F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A01F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01F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01F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01F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01F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01F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01F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A01F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503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15.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5251A" w:rsidRPr="0025251A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25251A" w:rsidRPr="0025251A">
          <w:rPr>
            <w:i/>
            <w:u w:val="single"/>
          </w:rPr>
          <w:tab/>
          <w:t>   </w:t>
        </w:r>
        <w:r w:rsidR="0025251A" w:rsidRPr="0025251A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25251A" w:rsidRPr="0025251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5251A" w:rsidRPr="0025251A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01F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01F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A01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01F0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01F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A01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(дата)</w:t>
            </w: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(дата)</w:t>
            </w: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850340" w:rsidTr="0085034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50340" w:rsidRDefault="00850340" w:rsidP="003C5C39">
            <w:pPr>
              <w:pStyle w:val="a8"/>
            </w:pPr>
            <w:r w:rsidRPr="00850340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5034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5034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5034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50340" w:rsidRDefault="00850340" w:rsidP="003C5C39">
            <w:pPr>
              <w:pStyle w:val="a8"/>
            </w:pPr>
            <w:r w:rsidRPr="0085034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5034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50340" w:rsidRDefault="0025251A" w:rsidP="003C5C39">
            <w:pPr>
              <w:pStyle w:val="a8"/>
            </w:pPr>
            <w:r>
              <w:t>24.11.2016</w:t>
            </w:r>
          </w:p>
        </w:tc>
      </w:tr>
      <w:tr w:rsidR="00EF07A3" w:rsidRPr="00850340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850340" w:rsidRDefault="00850340" w:rsidP="003C5C39">
            <w:pPr>
              <w:pStyle w:val="a8"/>
              <w:rPr>
                <w:b/>
                <w:vertAlign w:val="superscript"/>
              </w:rPr>
            </w:pPr>
            <w:r w:rsidRPr="0085034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85034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850340" w:rsidRDefault="00850340" w:rsidP="00EF07A3">
            <w:pPr>
              <w:pStyle w:val="a8"/>
              <w:rPr>
                <w:b/>
                <w:vertAlign w:val="superscript"/>
              </w:rPr>
            </w:pPr>
            <w:r w:rsidRPr="008503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85034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850340" w:rsidRDefault="00850340" w:rsidP="00EF07A3">
            <w:pPr>
              <w:pStyle w:val="a8"/>
              <w:rPr>
                <w:b/>
                <w:vertAlign w:val="superscript"/>
              </w:rPr>
            </w:pPr>
            <w:r w:rsidRPr="0085034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85034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850340" w:rsidRDefault="00850340" w:rsidP="00EF07A3">
            <w:pPr>
              <w:pStyle w:val="a8"/>
              <w:rPr>
                <w:vertAlign w:val="superscript"/>
              </w:rPr>
            </w:pPr>
            <w:r w:rsidRPr="00850340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0A01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A01F0" w:rsidP="004E51DC">
            <w:pPr>
              <w:pStyle w:val="a8"/>
            </w:pPr>
            <w:r>
              <w:t>Мишина Любовь Викторовна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0A01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0A01F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01F0" w:rsidRPr="000A01F0" w:rsidRDefault="000A01F0" w:rsidP="00EF07A3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(дата)</w:t>
            </w: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01F0" w:rsidRPr="000A01F0" w:rsidRDefault="000A01F0" w:rsidP="00EF07A3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(дата)</w:t>
            </w: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01F0" w:rsidRPr="000A01F0" w:rsidRDefault="000A01F0" w:rsidP="00EF07A3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(дата)</w:t>
            </w: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01F0" w:rsidRPr="000A01F0" w:rsidRDefault="000A01F0" w:rsidP="00EF07A3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(дата)</w:t>
            </w: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01F0" w:rsidRPr="000A01F0" w:rsidRDefault="000A01F0" w:rsidP="004E51DC">
            <w:pPr>
              <w:pStyle w:val="a8"/>
            </w:pPr>
          </w:p>
        </w:tc>
      </w:tr>
      <w:tr w:rsidR="000A01F0" w:rsidRPr="000A01F0" w:rsidTr="000A01F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A01F0" w:rsidRPr="000A01F0" w:rsidRDefault="000A01F0" w:rsidP="00EF07A3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A01F0" w:rsidRPr="000A01F0" w:rsidRDefault="000A01F0" w:rsidP="004E51DC">
            <w:pPr>
              <w:pStyle w:val="a8"/>
              <w:rPr>
                <w:vertAlign w:val="superscript"/>
              </w:rPr>
            </w:pPr>
            <w:r w:rsidRPr="000A01F0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340" w:rsidRDefault="00850340" w:rsidP="0076042D">
      <w:pPr>
        <w:pStyle w:val="a9"/>
      </w:pPr>
      <w:r>
        <w:separator/>
      </w:r>
    </w:p>
  </w:endnote>
  <w:endnote w:type="continuationSeparator" w:id="0">
    <w:p w:rsidR="00850340" w:rsidRDefault="0085034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A01F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7163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71633" w:rsidRPr="00C31869">
            <w:rPr>
              <w:rStyle w:val="ad"/>
              <w:sz w:val="20"/>
              <w:szCs w:val="20"/>
            </w:rPr>
            <w:fldChar w:fldCharType="separate"/>
          </w:r>
          <w:r w:rsidR="000A01F0">
            <w:rPr>
              <w:rStyle w:val="ad"/>
              <w:noProof/>
              <w:sz w:val="20"/>
              <w:szCs w:val="20"/>
            </w:rPr>
            <w:t>1</w:t>
          </w:r>
          <w:r w:rsidR="0047163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A01F0" w:rsidRPr="000A01F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340" w:rsidRDefault="00850340" w:rsidP="0076042D">
      <w:pPr>
        <w:pStyle w:val="a9"/>
      </w:pPr>
      <w:r>
        <w:separator/>
      </w:r>
    </w:p>
  </w:footnote>
  <w:footnote w:type="continuationSeparator" w:id="0">
    <w:p w:rsidR="00850340" w:rsidRDefault="0085034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2759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3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9683CEE792964E109AF488F10683D5AB"/>
    <w:docVar w:name="rm_id" w:val="169"/>
    <w:docVar w:name="rm_name" w:val="                                          "/>
    <w:docVar w:name="rm_number" w:val=" 11091/033 "/>
    <w:docVar w:name="s_050" w:val="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Пищевые продукты "/>
    <w:docVar w:name="trud_measures" w:val="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D605EB"/>
    <w:rsid w:val="000024F1"/>
    <w:rsid w:val="00025683"/>
    <w:rsid w:val="00046815"/>
    <w:rsid w:val="0005566C"/>
    <w:rsid w:val="000860ED"/>
    <w:rsid w:val="000872DB"/>
    <w:rsid w:val="000905BE"/>
    <w:rsid w:val="000A01F0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5251A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71633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9448C"/>
    <w:rsid w:val="007A4C5E"/>
    <w:rsid w:val="007D1852"/>
    <w:rsid w:val="007D2CEA"/>
    <w:rsid w:val="00835248"/>
    <w:rsid w:val="00850340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605EB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2016-11-24T12:01:00Z</dcterms:created>
  <dcterms:modified xsi:type="dcterms:W3CDTF">2016-11-25T06:29:00Z</dcterms:modified>
</cp:coreProperties>
</file>